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  <w:bookmarkStart w:id="0" w:name="_GoBack"/>
      <w:bookmarkEnd w:id="0"/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553449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55344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55344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55344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FF5213" w:rsidP="0001575A">
    <w:pPr>
      <w:pStyle w:val="Footer"/>
      <w:rPr>
        <w:szCs w:val="18"/>
      </w:rPr>
    </w:pPr>
    <w:r w:rsidRPr="00FF5213">
      <w:rPr>
        <w:szCs w:val="18"/>
      </w:rPr>
      <w:t>ANNEX II - TECHNICAL EXPERIENCE PROFILE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</w:t>
    </w:r>
    <w:r w:rsidR="00553449">
      <w:rPr>
        <w:szCs w:val="24"/>
      </w:rPr>
      <w:t>2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553449">
      <w:rPr>
        <w:szCs w:val="24"/>
      </w:rPr>
      <w:t>10023184</w:t>
    </w:r>
    <w:r w:rsidRPr="00415540">
      <w:rPr>
        <w:szCs w:val="24"/>
      </w:rPr>
      <w:t>/</w:t>
    </w:r>
    <w:r w:rsidR="00553449">
      <w:rPr>
        <w:szCs w:val="24"/>
      </w:rPr>
      <w:t>BBE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F340D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3449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437B7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35C79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87742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5213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2B1E5BB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846FD-FA2B-48F1-B7C4-547DDEC7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4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Boutiere Brigitte EXT</cp:lastModifiedBy>
  <cp:revision>5</cp:revision>
  <cp:lastPrinted>2017-10-31T13:48:00Z</cp:lastPrinted>
  <dcterms:created xsi:type="dcterms:W3CDTF">2020-11-06T15:46:00Z</dcterms:created>
  <dcterms:modified xsi:type="dcterms:W3CDTF">2022-03-10T14:48:00Z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